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332D" w:rsidRDefault="0063332D"/>
    <w:tbl>
      <w:tblPr>
        <w:tblW w:w="0" w:type="auto"/>
        <w:tblLook w:val="04A0"/>
      </w:tblPr>
      <w:tblGrid>
        <w:gridCol w:w="7266"/>
        <w:gridCol w:w="1016"/>
        <w:gridCol w:w="6504"/>
      </w:tblGrid>
      <w:tr w:rsidR="003F5710" w:rsidRPr="002D15BD" w:rsidTr="0063332D">
        <w:tc>
          <w:tcPr>
            <w:tcW w:w="8581" w:type="dxa"/>
            <w:gridSpan w:val="2"/>
          </w:tcPr>
          <w:p w:rsidR="00F8259D" w:rsidRPr="00925211" w:rsidRDefault="00F8259D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A687F" w:rsidRPr="00CA687F" w:rsidRDefault="00CA687F" w:rsidP="005C65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A687F">
              <w:rPr>
                <w:rFonts w:ascii="Times New Roman" w:hAnsi="Times New Roman"/>
                <w:sz w:val="28"/>
                <w:szCs w:val="28"/>
              </w:rPr>
              <w:t xml:space="preserve">в кадастровом квартале 23:30:1110053 на берегу </w:t>
            </w:r>
            <w:proofErr w:type="spellStart"/>
            <w:r w:rsidRPr="00CA687F">
              <w:rPr>
                <w:rFonts w:ascii="Times New Roman" w:hAnsi="Times New Roman"/>
                <w:sz w:val="28"/>
                <w:szCs w:val="28"/>
              </w:rPr>
              <w:t>Курчанского</w:t>
            </w:r>
            <w:proofErr w:type="spellEnd"/>
            <w:r w:rsidRPr="00CA687F">
              <w:rPr>
                <w:rFonts w:ascii="Times New Roman" w:hAnsi="Times New Roman"/>
                <w:sz w:val="28"/>
                <w:szCs w:val="28"/>
              </w:rPr>
              <w:t xml:space="preserve"> лимана в районе ул. Калинина </w:t>
            </w:r>
          </w:p>
        </w:tc>
        <w:tc>
          <w:tcPr>
            <w:tcW w:w="6205" w:type="dxa"/>
          </w:tcPr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>ПРИЛОЖЕНИЕ</w:t>
            </w: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К решению </w:t>
            </w:r>
            <w:r w:rsidR="00A64728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 w:rsidR="00510AF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321D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>сессии Совета</w:t>
            </w: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64728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созыва</w:t>
            </w:r>
          </w:p>
          <w:p w:rsidR="003F5710" w:rsidRDefault="00BA1163" w:rsidP="00510AF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A64728">
              <w:rPr>
                <w:rFonts w:ascii="Times New Roman" w:hAnsi="Times New Roman"/>
                <w:sz w:val="28"/>
                <w:szCs w:val="28"/>
              </w:rPr>
              <w:t xml:space="preserve">28 октября </w:t>
            </w:r>
            <w:r w:rsidRPr="002D15BD">
              <w:rPr>
                <w:rFonts w:ascii="Times New Roman" w:hAnsi="Times New Roman"/>
                <w:sz w:val="28"/>
                <w:szCs w:val="28"/>
              </w:rPr>
              <w:t xml:space="preserve">2014 года № </w:t>
            </w:r>
            <w:r w:rsidR="00A64728">
              <w:rPr>
                <w:rFonts w:ascii="Times New Roman" w:hAnsi="Times New Roman"/>
                <w:sz w:val="28"/>
                <w:szCs w:val="28"/>
              </w:rPr>
              <w:t>19</w:t>
            </w:r>
          </w:p>
          <w:p w:rsidR="00CA687F" w:rsidRPr="002D15BD" w:rsidRDefault="00CA687F" w:rsidP="00510A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687F" w:rsidRPr="002D15BD" w:rsidTr="00633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00" w:type="dxa"/>
          </w:tcPr>
          <w:p w:rsidR="00CA687F" w:rsidRDefault="00CA687F" w:rsidP="000D1E54">
            <w:pPr>
              <w:spacing w:after="0" w:line="240" w:lineRule="auto"/>
            </w:pPr>
            <w:r w:rsidRPr="00CA687F">
              <w:rPr>
                <w:noProof/>
                <w:lang w:eastAsia="ru-RU"/>
              </w:rPr>
              <w:drawing>
                <wp:inline distT="0" distB="0" distL="0" distR="0">
                  <wp:extent cx="4921332" cy="2718942"/>
                  <wp:effectExtent l="19050" t="0" r="0" b="0"/>
                  <wp:docPr id="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6413" cy="2721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87F" w:rsidRPr="002D15BD" w:rsidRDefault="00CA687F" w:rsidP="000D1E54">
            <w:pPr>
              <w:spacing w:after="0" w:line="240" w:lineRule="auto"/>
            </w:pPr>
          </w:p>
        </w:tc>
        <w:tc>
          <w:tcPr>
            <w:tcW w:w="7486" w:type="dxa"/>
            <w:gridSpan w:val="2"/>
          </w:tcPr>
          <w:p w:rsidR="00CA687F" w:rsidRPr="002D15BD" w:rsidRDefault="00CA687F" w:rsidP="000D1E54">
            <w:pPr>
              <w:spacing w:after="0" w:line="240" w:lineRule="auto"/>
            </w:pPr>
            <w:r w:rsidRPr="00CA687F">
              <w:rPr>
                <w:noProof/>
                <w:lang w:eastAsia="ru-RU"/>
              </w:rPr>
              <w:drawing>
                <wp:inline distT="0" distB="0" distL="0" distR="0">
                  <wp:extent cx="5076825" cy="2727443"/>
                  <wp:effectExtent l="19050" t="0" r="9525" b="0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5399" cy="2726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87F" w:rsidRPr="002D15BD" w:rsidTr="00633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00" w:type="dxa"/>
          </w:tcPr>
          <w:p w:rsidR="00CA687F" w:rsidRPr="002D15BD" w:rsidRDefault="00CA687F" w:rsidP="000D1E54">
            <w:pPr>
              <w:spacing w:after="0" w:line="240" w:lineRule="auto"/>
            </w:pPr>
            <w:r w:rsidRPr="002D15BD">
              <w:t>до внесения изменений</w:t>
            </w:r>
          </w:p>
        </w:tc>
        <w:tc>
          <w:tcPr>
            <w:tcW w:w="7486" w:type="dxa"/>
            <w:gridSpan w:val="2"/>
          </w:tcPr>
          <w:p w:rsidR="00CA687F" w:rsidRPr="002D15BD" w:rsidRDefault="00CA687F" w:rsidP="000D1E54">
            <w:pPr>
              <w:spacing w:after="0" w:line="240" w:lineRule="auto"/>
            </w:pPr>
            <w:r w:rsidRPr="002D15BD">
              <w:t>после  внесения изменений</w:t>
            </w:r>
          </w:p>
        </w:tc>
      </w:tr>
      <w:tr w:rsidR="00CA687F" w:rsidRPr="002D15BD" w:rsidTr="00633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00" w:type="dxa"/>
          </w:tcPr>
          <w:p w:rsidR="00CA687F" w:rsidRPr="002D15BD" w:rsidRDefault="0063332D" w:rsidP="000D1E54">
            <w:pPr>
              <w:spacing w:after="0" w:line="240" w:lineRule="auto"/>
            </w:pPr>
            <w:r w:rsidRPr="0063332D">
              <w:rPr>
                <w:noProof/>
                <w:lang w:eastAsia="ru-RU"/>
              </w:rPr>
              <w:drawing>
                <wp:inline distT="0" distB="0" distL="0" distR="0">
                  <wp:extent cx="4762500" cy="1476375"/>
                  <wp:effectExtent l="19050" t="0" r="0" b="0"/>
                  <wp:docPr id="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86" w:type="dxa"/>
            <w:gridSpan w:val="2"/>
          </w:tcPr>
          <w:p w:rsidR="00CA687F" w:rsidRPr="002D15BD" w:rsidRDefault="00CA687F" w:rsidP="000D1E54">
            <w:pPr>
              <w:spacing w:after="0" w:line="240" w:lineRule="auto"/>
            </w:pPr>
            <w:r w:rsidRPr="00FB5F53">
              <w:rPr>
                <w:noProof/>
                <w:lang w:eastAsia="ru-RU"/>
              </w:rPr>
              <w:drawing>
                <wp:inline distT="0" distB="0" distL="0" distR="0">
                  <wp:extent cx="4762500" cy="1476375"/>
                  <wp:effectExtent l="19050" t="0" r="0" b="0"/>
                  <wp:docPr id="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687F" w:rsidRPr="00BE421A" w:rsidRDefault="00CA687F" w:rsidP="00CA687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Заместитель главы </w:t>
      </w:r>
    </w:p>
    <w:p w:rsidR="00CA687F" w:rsidRPr="00BE421A" w:rsidRDefault="00CA687F" w:rsidP="00CA687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CA687F" w:rsidRPr="00925211" w:rsidRDefault="00CA687F" w:rsidP="00CA687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E421A">
        <w:rPr>
          <w:rFonts w:ascii="Times New Roman" w:hAnsi="Times New Roman"/>
          <w:sz w:val="28"/>
          <w:szCs w:val="28"/>
        </w:rPr>
        <w:t>Темрюкского района</w:t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  <w:t>В.Д.Шабалин</w:t>
      </w:r>
    </w:p>
    <w:sectPr w:rsidR="00CA687F" w:rsidRPr="00925211" w:rsidSect="004C4CC6">
      <w:pgSz w:w="16838" w:h="11906" w:orient="landscape"/>
      <w:pgMar w:top="851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compat/>
  <w:rsids>
    <w:rsidRoot w:val="00861A5F"/>
    <w:rsid w:val="00014DAF"/>
    <w:rsid w:val="0003354A"/>
    <w:rsid w:val="00045A85"/>
    <w:rsid w:val="000825FD"/>
    <w:rsid w:val="000B3748"/>
    <w:rsid w:val="000D3DA4"/>
    <w:rsid w:val="000E70DF"/>
    <w:rsid w:val="001551C8"/>
    <w:rsid w:val="00164A71"/>
    <w:rsid w:val="00173359"/>
    <w:rsid w:val="001C04DD"/>
    <w:rsid w:val="001F576D"/>
    <w:rsid w:val="002321DC"/>
    <w:rsid w:val="00240CDF"/>
    <w:rsid w:val="002413E3"/>
    <w:rsid w:val="002D15BD"/>
    <w:rsid w:val="002F5106"/>
    <w:rsid w:val="003230FD"/>
    <w:rsid w:val="00335EC5"/>
    <w:rsid w:val="00337F1A"/>
    <w:rsid w:val="00395C83"/>
    <w:rsid w:val="003A2E6E"/>
    <w:rsid w:val="003C68B4"/>
    <w:rsid w:val="003F5710"/>
    <w:rsid w:val="00404D40"/>
    <w:rsid w:val="00452041"/>
    <w:rsid w:val="0045749F"/>
    <w:rsid w:val="00492224"/>
    <w:rsid w:val="004C4CC6"/>
    <w:rsid w:val="00510AF1"/>
    <w:rsid w:val="005215A2"/>
    <w:rsid w:val="00554ED6"/>
    <w:rsid w:val="005C650C"/>
    <w:rsid w:val="005D0677"/>
    <w:rsid w:val="005D6D66"/>
    <w:rsid w:val="00622D16"/>
    <w:rsid w:val="0063332D"/>
    <w:rsid w:val="006640C2"/>
    <w:rsid w:val="006A1600"/>
    <w:rsid w:val="006F773C"/>
    <w:rsid w:val="00761997"/>
    <w:rsid w:val="007E282A"/>
    <w:rsid w:val="00861A5F"/>
    <w:rsid w:val="008D3454"/>
    <w:rsid w:val="008D6637"/>
    <w:rsid w:val="00907F04"/>
    <w:rsid w:val="00925211"/>
    <w:rsid w:val="00925C4C"/>
    <w:rsid w:val="009666A6"/>
    <w:rsid w:val="009A68B0"/>
    <w:rsid w:val="009D7831"/>
    <w:rsid w:val="00A64728"/>
    <w:rsid w:val="00AB1E8B"/>
    <w:rsid w:val="00B24B28"/>
    <w:rsid w:val="00BA1163"/>
    <w:rsid w:val="00BE421A"/>
    <w:rsid w:val="00CA687F"/>
    <w:rsid w:val="00CD1487"/>
    <w:rsid w:val="00CD7A13"/>
    <w:rsid w:val="00CE05F6"/>
    <w:rsid w:val="00CF6688"/>
    <w:rsid w:val="00DA7C66"/>
    <w:rsid w:val="00DB3F3A"/>
    <w:rsid w:val="00DD3176"/>
    <w:rsid w:val="00DE3102"/>
    <w:rsid w:val="00DF3B10"/>
    <w:rsid w:val="00EA3B36"/>
    <w:rsid w:val="00EA629C"/>
    <w:rsid w:val="00EE1169"/>
    <w:rsid w:val="00F035BF"/>
    <w:rsid w:val="00F27A2D"/>
    <w:rsid w:val="00F8259D"/>
    <w:rsid w:val="00FA1DA6"/>
    <w:rsid w:val="00FB5F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DA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95C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2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7;&#1045;&#1057;&#1057;&#1048;&#1071;%20&#1087;&#1086;%20&#1080;&#1079;&#1084;&#1077;&#1085;&#1077;&#1085;&#1080;&#1102;%20&#1074;%20&#1055;&#1047;&#1047;\22%20&#1072;&#1087;&#1088;&#1077;&#1083;&#1103;%202014%20&#1075;&#1086;&#1076;&#1072;\&#1057;&#1061;&#1045;&#1052;&#1067;%20&#1076;&#1086;%20&#1080;%20&#1087;&#1086;&#1089;&#1083;&#1077;%20&#1043;&#1055;\&#1041;&#1086;&#1088;&#1080;&#1089;&#1082;&#1086;%20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Бориско 1.dot</Template>
  <TotalTime>13</TotalTime>
  <Pages>1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ira</cp:lastModifiedBy>
  <cp:revision>7</cp:revision>
  <cp:lastPrinted>2014-10-16T11:09:00Z</cp:lastPrinted>
  <dcterms:created xsi:type="dcterms:W3CDTF">2014-10-16T10:50:00Z</dcterms:created>
  <dcterms:modified xsi:type="dcterms:W3CDTF">2014-10-29T11:52:00Z</dcterms:modified>
</cp:coreProperties>
</file>